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B0ABD" w14:textId="03B24524" w:rsidR="00BA00AB" w:rsidRDefault="00D045D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Sir John STILE</w:t>
      </w:r>
      <w:r>
        <w:rPr>
          <w:rFonts w:cs="Times New Roman"/>
          <w:szCs w:val="24"/>
        </w:rPr>
        <w:t xml:space="preserve">     (d.1500)</w:t>
      </w:r>
    </w:p>
    <w:p w14:paraId="209B0DD6" w14:textId="77777777" w:rsidR="00D045DD" w:rsidRDefault="00D045DD" w:rsidP="009139A6">
      <w:pPr>
        <w:pStyle w:val="NoSpacing"/>
        <w:rPr>
          <w:rFonts w:cs="Times New Roman"/>
          <w:szCs w:val="24"/>
        </w:rPr>
      </w:pPr>
    </w:p>
    <w:p w14:paraId="66E9C51F" w14:textId="77777777" w:rsidR="00D045DD" w:rsidRDefault="00D045DD" w:rsidP="009139A6">
      <w:pPr>
        <w:pStyle w:val="NoSpacing"/>
        <w:rPr>
          <w:rFonts w:cs="Times New Roman"/>
          <w:szCs w:val="24"/>
        </w:rPr>
      </w:pPr>
    </w:p>
    <w:p w14:paraId="6DDFC674" w14:textId="6EBFAFB2" w:rsidR="00D045DD" w:rsidRDefault="00D045D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1500</w:t>
      </w:r>
      <w:r>
        <w:rPr>
          <w:rFonts w:cs="Times New Roman"/>
          <w:szCs w:val="24"/>
        </w:rPr>
        <w:tab/>
        <w:t>He was buried in London.</w:t>
      </w:r>
    </w:p>
    <w:p w14:paraId="60F37185" w14:textId="3B895964" w:rsidR="00D045DD" w:rsidRDefault="00D045D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(UK and Ireland, Find A Grave Index, 1300’s – current)</w:t>
      </w:r>
    </w:p>
    <w:p w14:paraId="233AB9E4" w14:textId="77777777" w:rsidR="00D045DD" w:rsidRDefault="00D045DD" w:rsidP="009139A6">
      <w:pPr>
        <w:pStyle w:val="NoSpacing"/>
        <w:rPr>
          <w:rFonts w:cs="Times New Roman"/>
          <w:szCs w:val="24"/>
        </w:rPr>
      </w:pPr>
    </w:p>
    <w:p w14:paraId="7ACC089E" w14:textId="77777777" w:rsidR="00D045DD" w:rsidRDefault="00D045DD" w:rsidP="009139A6">
      <w:pPr>
        <w:pStyle w:val="NoSpacing"/>
        <w:rPr>
          <w:rFonts w:cs="Times New Roman"/>
          <w:szCs w:val="24"/>
        </w:rPr>
      </w:pPr>
    </w:p>
    <w:p w14:paraId="6B537CBB" w14:textId="5071C042" w:rsidR="00D045DD" w:rsidRPr="00D045DD" w:rsidRDefault="00D045D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December 2023</w:t>
      </w:r>
    </w:p>
    <w:sectPr w:rsidR="00D045DD" w:rsidRPr="00D045D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CBEEBE" w14:textId="77777777" w:rsidR="00D045DD" w:rsidRDefault="00D045DD" w:rsidP="009139A6">
      <w:r>
        <w:separator/>
      </w:r>
    </w:p>
  </w:endnote>
  <w:endnote w:type="continuationSeparator" w:id="0">
    <w:p w14:paraId="73DD1032" w14:textId="77777777" w:rsidR="00D045DD" w:rsidRDefault="00D045D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535B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7938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AEB9D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A63375" w14:textId="77777777" w:rsidR="00D045DD" w:rsidRDefault="00D045DD" w:rsidP="009139A6">
      <w:r>
        <w:separator/>
      </w:r>
    </w:p>
  </w:footnote>
  <w:footnote w:type="continuationSeparator" w:id="0">
    <w:p w14:paraId="424DB83B" w14:textId="77777777" w:rsidR="00D045DD" w:rsidRDefault="00D045D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19C2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664E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E9964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5D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045DD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93647"/>
  <w15:chartTrackingRefBased/>
  <w15:docId w15:val="{2A2208E6-E002-49A7-9BBD-4A900DDF1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20</Words>
  <Characters>116</Characters>
  <Application>Microsoft Office Word</Application>
  <DocSecurity>0</DocSecurity>
  <Lines>1</Lines>
  <Paragraphs>1</Paragraphs>
  <ScaleCrop>false</ScaleCrop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2023-12-05T21:20:00Z</dcterms:created>
  <dcterms:modified xsi:type="dcterms:W3CDTF">2023-12-05T21:22:00Z</dcterms:modified>
</cp:coreProperties>
</file>